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834" w:rsidRDefault="00DF6834">
      <w:pPr>
        <w:rPr>
          <w:rFonts w:ascii="Comic Sans MS" w:hAnsi="Comic Sans MS"/>
          <w:b/>
          <w:color w:val="FF0000"/>
        </w:rPr>
      </w:pPr>
      <w:r w:rsidRPr="00041046">
        <w:rPr>
          <w:rFonts w:ascii="Comic Sans MS" w:hAnsi="Comic Sans MS"/>
          <w:b/>
          <w:color w:val="FF0000"/>
        </w:rPr>
        <w:t>KUVVET</w:t>
      </w:r>
      <w:r>
        <w:rPr>
          <w:rFonts w:ascii="Comic Sans MS" w:hAnsi="Comic Sans MS"/>
          <w:b/>
          <w:color w:val="FF0000"/>
        </w:rPr>
        <w:t xml:space="preserve"> ve HAREKET</w:t>
      </w:r>
    </w:p>
    <w:p w:rsidR="00DF6834" w:rsidRDefault="00DF6834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KUVVETİ NE İLE ÖLÇERİZ?</w:t>
      </w:r>
    </w:p>
    <w:p w:rsidR="00DF6834" w:rsidRDefault="00DF683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Kuvvet </w:t>
      </w:r>
      <w:r w:rsidRPr="00225004">
        <w:rPr>
          <w:rFonts w:ascii="Comic Sans MS" w:hAnsi="Comic Sans MS"/>
          <w:b/>
        </w:rPr>
        <w:t>dinamometre</w:t>
      </w:r>
      <w:r>
        <w:rPr>
          <w:rFonts w:ascii="Comic Sans MS" w:hAnsi="Comic Sans MS"/>
        </w:rPr>
        <w:t xml:space="preserve"> ile ölçülür. Birimi </w:t>
      </w:r>
      <w:r w:rsidRPr="00225004">
        <w:rPr>
          <w:rFonts w:ascii="Comic Sans MS" w:hAnsi="Comic Sans MS"/>
          <w:b/>
        </w:rPr>
        <w:t>Newton</w:t>
      </w:r>
      <w:r>
        <w:rPr>
          <w:rFonts w:ascii="Comic Sans MS" w:hAnsi="Comic Sans MS"/>
        </w:rPr>
        <w:t xml:space="preserve">’dur. Birimi kısaca </w:t>
      </w:r>
      <w:r w:rsidRPr="00225004">
        <w:rPr>
          <w:rFonts w:ascii="Comic Sans MS" w:hAnsi="Comic Sans MS"/>
          <w:b/>
        </w:rPr>
        <w:t>“N”</w:t>
      </w:r>
      <w:r>
        <w:rPr>
          <w:rFonts w:ascii="Comic Sans MS" w:hAnsi="Comic Sans MS"/>
        </w:rPr>
        <w:t xml:space="preserve"> harfi ile gösterilir. Kuvvet ise kısaca </w:t>
      </w:r>
      <w:r w:rsidRPr="00225004">
        <w:rPr>
          <w:rFonts w:ascii="Comic Sans MS" w:hAnsi="Comic Sans MS"/>
          <w:b/>
        </w:rPr>
        <w:t>“F”</w:t>
      </w:r>
      <w:r>
        <w:rPr>
          <w:rFonts w:ascii="Comic Sans MS" w:hAnsi="Comic Sans MS"/>
        </w:rPr>
        <w:t xml:space="preserve"> harfi ile gösterilir.</w:t>
      </w:r>
    </w:p>
    <w:p w:rsidR="00DF6834" w:rsidRDefault="00DF6834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.5pt;margin-top:121.5pt;width:205.5pt;height:92.25pt;z-index:251651072;visibility:visible">
            <v:imagedata r:id="rId5" o:title=""/>
          </v:shape>
        </w:pict>
      </w:r>
      <w:r>
        <w:rPr>
          <w:rFonts w:ascii="Comic Sans MS" w:hAnsi="Comic Sans MS"/>
        </w:rPr>
        <w:t xml:space="preserve">Dinamometreler üzerinde ölçebileceği en büyük kuvvet değeri yazılıdır. Ölçebileceği kuvvet değerinden daha büyük bir kuvvet uygulanırsa, dinamometre içindeki yayın esnekliği kaybolur. Dinamometrenin ölçebileceği kuvvet değeri içersindeki yayın </w:t>
      </w:r>
      <w:r w:rsidRPr="00225004">
        <w:rPr>
          <w:rFonts w:ascii="Comic Sans MS" w:hAnsi="Comic Sans MS"/>
          <w:u w:val="single"/>
        </w:rPr>
        <w:t>kalınlığına</w:t>
      </w:r>
      <w:r>
        <w:rPr>
          <w:rFonts w:ascii="Comic Sans MS" w:hAnsi="Comic Sans MS"/>
        </w:rPr>
        <w:t xml:space="preserve"> ve </w:t>
      </w:r>
      <w:r w:rsidRPr="00225004">
        <w:rPr>
          <w:rFonts w:ascii="Comic Sans MS" w:hAnsi="Comic Sans MS"/>
          <w:u w:val="single"/>
        </w:rPr>
        <w:t>cinsine</w:t>
      </w:r>
      <w:r>
        <w:rPr>
          <w:rFonts w:ascii="Comic Sans MS" w:hAnsi="Comic Sans MS"/>
        </w:rPr>
        <w:t xml:space="preserve"> bağlı olarak değişir.</w:t>
      </w:r>
    </w:p>
    <w:p w:rsidR="00DF6834" w:rsidRDefault="00DF6834">
      <w:pPr>
        <w:rPr>
          <w:rFonts w:ascii="Comic Sans MS" w:hAnsi="Comic Sans MS"/>
        </w:rPr>
      </w:pPr>
    </w:p>
    <w:p w:rsidR="00DF6834" w:rsidRDefault="00DF6834">
      <w:pPr>
        <w:rPr>
          <w:rFonts w:ascii="Comic Sans MS" w:hAnsi="Comic Sans MS"/>
        </w:rPr>
      </w:pPr>
    </w:p>
    <w:p w:rsidR="00DF6834" w:rsidRPr="00BF198D" w:rsidRDefault="00DF6834">
      <w:pPr>
        <w:rPr>
          <w:rFonts w:ascii="Comic Sans MS" w:hAnsi="Comic Sans MS"/>
        </w:rPr>
      </w:pPr>
    </w:p>
    <w:p w:rsidR="00DF6834" w:rsidRPr="00041046" w:rsidRDefault="00DF6834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Kuvvetin Özellikleri</w:t>
      </w:r>
      <w:r w:rsidRPr="00041046">
        <w:rPr>
          <w:rFonts w:ascii="Comic Sans MS" w:hAnsi="Comic Sans MS"/>
          <w:b/>
          <w:color w:val="FF0000"/>
        </w:rPr>
        <w:t>:</w:t>
      </w:r>
    </w:p>
    <w:p w:rsidR="00DF6834" w:rsidRPr="00041046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000000"/>
        </w:rPr>
        <w:t>Bir cisme uygulanan kuvvetin;</w:t>
      </w:r>
    </w:p>
    <w:p w:rsidR="00DF6834" w:rsidRPr="00041046" w:rsidRDefault="00DF6834" w:rsidP="00041046">
      <w:pPr>
        <w:pStyle w:val="ListParagraph"/>
        <w:numPr>
          <w:ilvl w:val="0"/>
          <w:numId w:val="1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000000"/>
        </w:rPr>
        <w:t>Uygulama noktası,</w:t>
      </w:r>
    </w:p>
    <w:p w:rsidR="00DF6834" w:rsidRPr="00041046" w:rsidRDefault="00DF6834" w:rsidP="00041046">
      <w:pPr>
        <w:pStyle w:val="ListParagraph"/>
        <w:numPr>
          <w:ilvl w:val="0"/>
          <w:numId w:val="1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000000"/>
        </w:rPr>
        <w:t>Yönü,</w:t>
      </w:r>
    </w:p>
    <w:p w:rsidR="00DF6834" w:rsidRPr="00041046" w:rsidRDefault="00DF6834" w:rsidP="00041046">
      <w:pPr>
        <w:pStyle w:val="ListParagraph"/>
        <w:numPr>
          <w:ilvl w:val="0"/>
          <w:numId w:val="1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000000"/>
        </w:rPr>
        <w:t>Doğrultusu,</w:t>
      </w:r>
    </w:p>
    <w:p w:rsidR="00DF6834" w:rsidRPr="006727C9" w:rsidRDefault="00DF6834" w:rsidP="00041046">
      <w:pPr>
        <w:pStyle w:val="ListParagraph"/>
        <w:numPr>
          <w:ilvl w:val="0"/>
          <w:numId w:val="1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000000"/>
        </w:rPr>
        <w:t>Büyüklüğü (şiddeti)</w: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vardır.</w: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Kuvvet, yönlendirilmiş doğru parçaları ile gösterilir. Çizilen okun sivri ucu kuvvetin yönünü, okun uzunluğu kuvvetin büyüklüğünü verir.</w: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0.25pt;margin-top:1.65pt;width:64.5pt;height:21pt;z-index:251649024" strokecolor="white">
            <v:textbox style="mso-next-textbox:#_x0000_s1027">
              <w:txbxContent>
                <w:p w:rsidR="00DF6834" w:rsidRPr="00BF198D" w:rsidRDefault="00DF6834">
                  <w:pPr>
                    <w:rPr>
                      <w:b/>
                    </w:rPr>
                  </w:pPr>
                  <w:r>
                    <w:rPr>
                      <w:b/>
                    </w:rPr>
                    <w:t>F = 3N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28" editas="canvas" style="position:absolute;margin-left:-6.75pt;margin-top:1.65pt;width:234pt;height:81pt;z-index:251648000;mso-position-horizontal-relative:char;mso-position-vertical-relative:line" coordorigin="585,12960" coordsize="4680,1620">
            <o:lock v:ext="edit" aspectratio="t"/>
            <v:shape id="_x0000_s1029" type="#_x0000_t75" style="position:absolute;left:585;top:12960;width:4680;height:1620" o:preferrelative="f">
              <v:fill o:detectmouseclick="t"/>
              <v:path o:extrusionok="t" o:connecttype="none"/>
              <o:lock v:ext="edit" text="t"/>
            </v:shape>
            <v:line id="_x0000_s1030" style="position:absolute" from="1125,14040" to="4005,14040" strokeweight="5.75pt"/>
            <v:rect id="_x0000_s1031" style="position:absolute;left:1485;top:13140;width:720;height:833" fillcolor="gray"/>
            <v:shape id="_x0000_s1032" type="#_x0000_t202" style="position:absolute;left:4185;top:13501;width:900;height:573" strokecolor="white">
              <v:textbox style="mso-next-textbox:#_x0000_s1032">
                <w:txbxContent>
                  <w:p w:rsidR="00DF6834" w:rsidRPr="00BF198D" w:rsidRDefault="00DF6834" w:rsidP="00BF198D">
                    <w:pPr>
                      <w:rPr>
                        <w:b/>
                        <w:sz w:val="20"/>
                        <w:szCs w:val="20"/>
                      </w:rPr>
                    </w:pPr>
                    <w:r w:rsidRPr="00BF198D">
                      <w:rPr>
                        <w:b/>
                        <w:sz w:val="20"/>
                        <w:szCs w:val="20"/>
                      </w:rPr>
                      <w:t>Doğu</w:t>
                    </w:r>
                  </w:p>
                </w:txbxContent>
              </v:textbox>
            </v:shape>
            <v:shape id="_x0000_s1033" type="#_x0000_t202" style="position:absolute;left:628;top:13501;width:722;height:452" strokecolor="white">
              <v:textbox style="mso-next-textbox:#_x0000_s1033">
                <w:txbxContent>
                  <w:p w:rsidR="00DF6834" w:rsidRPr="00BF198D" w:rsidRDefault="00DF6834" w:rsidP="00BF198D">
                    <w:pPr>
                      <w:rPr>
                        <w:b/>
                        <w:sz w:val="20"/>
                        <w:szCs w:val="20"/>
                      </w:rPr>
                    </w:pPr>
                    <w:r w:rsidRPr="00BF198D">
                      <w:rPr>
                        <w:b/>
                        <w:sz w:val="20"/>
                        <w:szCs w:val="20"/>
                      </w:rPr>
                      <w:t>Batı</w:t>
                    </w:r>
                  </w:p>
                </w:txbxContent>
              </v:textbox>
            </v:shape>
            <v:line id="_x0000_s1034" style="position:absolute" from="2205,13500" to="3780,13501">
              <v:stroke endarrow="block"/>
            </v:line>
            <v:shape id="_x0000_s1035" type="#_x0000_t202" style="position:absolute;left:1245;top:14149;width:1290;height:431" strokecolor="white">
              <v:textbox style="mso-next-textbox:#_x0000_s1035">
                <w:txbxContent>
                  <w:p w:rsidR="00DF6834" w:rsidRPr="00BF198D" w:rsidRDefault="00DF683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 n</w:t>
                    </w:r>
                    <w:r w:rsidRPr="00BF198D">
                      <w:rPr>
                        <w:b/>
                      </w:rPr>
                      <w:t>oktası</w:t>
                    </w:r>
                  </w:p>
                </w:txbxContent>
              </v:textbox>
            </v:shape>
          </v:group>
        </w:pic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Yönü : Doğu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Doğrultusu: Doğu-Batı</w: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Büyüklüğü: 3 N</w:t>
      </w:r>
      <w:r>
        <w:rPr>
          <w:rFonts w:ascii="Comic Sans MS" w:hAnsi="Comic Sans MS"/>
          <w:color w:val="000000"/>
        </w:rPr>
        <w:tab/>
        <w:t>Uygulama nok. : A noktası</w: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  <w:r>
        <w:rPr>
          <w:noProof/>
          <w:lang w:eastAsia="tr-TR"/>
        </w:rPr>
        <w:pict>
          <v:shape id="_x0000_s1036" type="#_x0000_t202" style="position:absolute;margin-left:177pt;margin-top:10.25pt;width:81.5pt;height:91.5pt;z-index:251652096">
            <v:textbox>
              <w:txbxContent>
                <w:p w:rsidR="00DF6834" w:rsidRPr="00E84B03" w:rsidRDefault="00DF683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84B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Doğrultuları aynı olan kuvvetlerin yönleri farklı olabilir.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37" type="#_x0000_t75" style="position:absolute;margin-left:-27pt;margin-top:7.25pt;width:191.25pt;height:92.25pt;z-index:251650048;visibility:visible">
            <v:imagedata r:id="rId6" o:title=""/>
          </v:shape>
        </w:pic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823630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CİSİMLERE ETKİ EDEN KUVVETLER</w:t>
      </w:r>
    </w:p>
    <w:p w:rsidR="00DF6834" w:rsidRDefault="00DF6834" w:rsidP="00823630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8" type="#_x0000_t75" style="position:absolute;margin-left:-1.05pt;margin-top:62.35pt;width:222pt;height:51.75pt;z-index:251654144;visibility:visible">
            <v:imagedata r:id="rId7" o:title=""/>
          </v:shape>
        </w:pict>
      </w:r>
      <w:r>
        <w:rPr>
          <w:rFonts w:ascii="Comic Sans MS" w:hAnsi="Comic Sans MS"/>
          <w:b/>
          <w:color w:val="FF0000"/>
        </w:rPr>
        <w:t xml:space="preserve">Bileşke Kuvvet: </w:t>
      </w:r>
      <w:r w:rsidRPr="00823630">
        <w:rPr>
          <w:rFonts w:ascii="Comic Sans MS" w:hAnsi="Comic Sans MS"/>
        </w:rPr>
        <w:t xml:space="preserve">İki ya da daha fazla kuvvetin yaptığı etkiyi tek başına yapan kuvvete </w:t>
      </w:r>
      <w:r w:rsidRPr="00823630">
        <w:rPr>
          <w:rFonts w:ascii="Comic Sans MS" w:hAnsi="Comic Sans MS"/>
          <w:b/>
        </w:rPr>
        <w:t xml:space="preserve">bileşke kuvvet (R) </w:t>
      </w:r>
      <w:r w:rsidRPr="00823630">
        <w:rPr>
          <w:rFonts w:ascii="Comic Sans MS" w:hAnsi="Comic Sans MS"/>
        </w:rPr>
        <w:t xml:space="preserve">ya da </w:t>
      </w:r>
      <w:r w:rsidRPr="00823630">
        <w:rPr>
          <w:rFonts w:ascii="Comic Sans MS" w:hAnsi="Comic Sans MS"/>
          <w:b/>
        </w:rPr>
        <w:t>net kuvvet (F</w:t>
      </w:r>
      <w:r w:rsidRPr="00823630">
        <w:rPr>
          <w:rFonts w:ascii="Comic Sans MS" w:hAnsi="Comic Sans MS"/>
          <w:b/>
          <w:vertAlign w:val="subscript"/>
        </w:rPr>
        <w:t>net</w:t>
      </w:r>
      <w:r w:rsidRPr="00823630">
        <w:rPr>
          <w:rFonts w:ascii="Comic Sans MS" w:hAnsi="Comic Sans MS"/>
          <w:b/>
        </w:rPr>
        <w:t>)</w:t>
      </w:r>
      <w:r w:rsidRPr="00823630">
        <w:rPr>
          <w:rFonts w:ascii="Comic Sans MS" w:hAnsi="Comic Sans MS"/>
        </w:rPr>
        <w:t xml:space="preserve"> denir.</w:t>
      </w:r>
    </w:p>
    <w:p w:rsidR="00DF6834" w:rsidRDefault="00DF6834" w:rsidP="00164CD3">
      <w:pPr>
        <w:rPr>
          <w:rFonts w:ascii="Comic Sans MS" w:hAnsi="Comic Sans MS"/>
          <w:b/>
        </w:rPr>
      </w:pPr>
      <w:r w:rsidRPr="002C2C2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DF6834" w:rsidRDefault="00DF6834" w:rsidP="00164CD3">
      <w:pPr>
        <w:rPr>
          <w:rFonts w:ascii="Comic Sans MS" w:hAnsi="Comic Sans MS"/>
          <w:b/>
        </w:rPr>
      </w:pPr>
    </w:p>
    <w:p w:rsidR="00DF6834" w:rsidRPr="00164CD3" w:rsidRDefault="00DF6834" w:rsidP="00164CD3">
      <w:pPr>
        <w:pStyle w:val="ListParagraph"/>
        <w:numPr>
          <w:ilvl w:val="0"/>
          <w:numId w:val="21"/>
        </w:numPr>
        <w:rPr>
          <w:rFonts w:ascii="Comic Sans MS" w:hAnsi="Comic Sans MS"/>
          <w:u w:val="single"/>
        </w:rPr>
      </w:pPr>
      <w:r w:rsidRPr="00164CD3">
        <w:rPr>
          <w:rFonts w:ascii="Comic Sans MS" w:hAnsi="Comic Sans MS"/>
        </w:rPr>
        <w:t xml:space="preserve">Cisme etki eden kuvvetler </w:t>
      </w:r>
      <w:r w:rsidRPr="00164CD3">
        <w:rPr>
          <w:rFonts w:ascii="Comic Sans MS" w:hAnsi="Comic Sans MS"/>
          <w:u w:val="single"/>
        </w:rPr>
        <w:t>aynı doğrultu ve aynı yönde ise</w:t>
      </w:r>
      <w:r w:rsidRPr="00164CD3">
        <w:rPr>
          <w:rFonts w:ascii="Comic Sans MS" w:hAnsi="Comic Sans MS"/>
        </w:rPr>
        <w:t xml:space="preserve">, </w:t>
      </w:r>
      <w:r w:rsidRPr="00164CD3">
        <w:rPr>
          <w:rFonts w:ascii="Comic Sans MS" w:hAnsi="Comic Sans MS"/>
          <w:u w:val="single"/>
        </w:rPr>
        <w:t>kuvvetlerin toplamı</w:t>
      </w:r>
      <w:r w:rsidRPr="00164CD3">
        <w:rPr>
          <w:rFonts w:ascii="Comic Sans MS" w:hAnsi="Comic Sans MS"/>
        </w:rPr>
        <w:t xml:space="preserve"> net kuvveti verir. Net kuvvetin yönü </w:t>
      </w:r>
      <w:r>
        <w:rPr>
          <w:rFonts w:ascii="Comic Sans MS" w:hAnsi="Comic Sans MS"/>
          <w:u w:val="single"/>
        </w:rPr>
        <w:t>kuvvetlerle aynı yöndedir.</w:t>
      </w:r>
      <w:r w:rsidRPr="00164CD3">
        <w:rPr>
          <w:rFonts w:ascii="Comic Sans MS" w:hAnsi="Comic Sans MS"/>
          <w:u w:val="single"/>
        </w:rPr>
        <w:t>.</w: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  <w:r>
        <w:rPr>
          <w:noProof/>
          <w:lang w:eastAsia="tr-TR"/>
        </w:rPr>
        <w:pict>
          <v:shape id="Resim 9" o:spid="_x0000_s1039" type="#_x0000_t75" style="position:absolute;margin-left:1.15pt;margin-top:4.2pt;width:222pt;height:51.75pt;z-index:251653120;visibility:visible">
            <v:imagedata r:id="rId7" o:title=""/>
          </v:shape>
        </w:pic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00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  <w:r>
        <w:rPr>
          <w:noProof/>
          <w:lang w:eastAsia="tr-TR"/>
        </w:rPr>
        <w:pict>
          <v:shape id="_x0000_s1040" type="#_x0000_t202" style="position:absolute;margin-left:-6.35pt;margin-top:16.7pt;width:69.75pt;height:22.5pt;z-index:251655168">
            <v:textbox>
              <w:txbxContent>
                <w:p w:rsidR="00DF6834" w:rsidRDefault="00DF6834">
                  <w:r w:rsidRPr="00164CD3">
                    <w:rPr>
                      <w:rFonts w:ascii="Comic Sans MS" w:hAnsi="Comic Sans MS"/>
                      <w:b/>
                    </w:rPr>
                    <w:t>R= F</w:t>
                  </w:r>
                  <w:r w:rsidRPr="00164CD3">
                    <w:rPr>
                      <w:rFonts w:ascii="Comic Sans MS" w:hAnsi="Comic Sans MS"/>
                      <w:b/>
                      <w:vertAlign w:val="subscript"/>
                    </w:rPr>
                    <w:t>1</w:t>
                  </w:r>
                  <w:r w:rsidRPr="00164CD3">
                    <w:rPr>
                      <w:rFonts w:ascii="Comic Sans MS" w:hAnsi="Comic Sans MS"/>
                      <w:b/>
                    </w:rPr>
                    <w:t>+F</w:t>
                  </w:r>
                  <w:r w:rsidRPr="00164CD3">
                    <w:rPr>
                      <w:rFonts w:ascii="Comic Sans MS" w:hAnsi="Comic Sans MS"/>
                      <w:b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DF6834" w:rsidRPr="00164CD3" w:rsidRDefault="00DF6834" w:rsidP="00164CD3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4CD3">
        <w:rPr>
          <w:rFonts w:ascii="Comic Sans MS" w:hAnsi="Comic Sans MS"/>
        </w:rPr>
        <w:t>R= 2N + 4 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4CD3">
        <w:rPr>
          <w:rFonts w:ascii="Comic Sans MS" w:hAnsi="Comic Sans MS"/>
        </w:rPr>
        <w:t>R</w:t>
      </w:r>
      <w:r>
        <w:rPr>
          <w:rFonts w:ascii="Comic Sans MS" w:hAnsi="Comic Sans MS"/>
        </w:rPr>
        <w:t xml:space="preserve"> </w:t>
      </w:r>
      <w:r w:rsidRPr="00164CD3">
        <w:rPr>
          <w:rFonts w:ascii="Comic Sans MS" w:hAnsi="Comic Sans MS"/>
        </w:rPr>
        <w:t>= 6N</w:t>
      </w:r>
    </w:p>
    <w:p w:rsidR="00DF6834" w:rsidRPr="00164CD3" w:rsidRDefault="00DF6834" w:rsidP="00164CD3">
      <w:pPr>
        <w:pStyle w:val="ListParagraph"/>
        <w:ind w:left="0"/>
        <w:rPr>
          <w:rFonts w:ascii="Comic Sans MS" w:hAnsi="Comic Sans MS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b/>
          <w:vertAlign w:val="subscript"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1" type="#_x0000_t88" style="position:absolute;margin-left:109.15pt;margin-top:-83.8pt;width:19.5pt;height:228pt;rotation:90;z-index:251656192"/>
        </w:pict>
      </w:r>
      <w:r w:rsidRPr="00C25CF3">
        <w:rPr>
          <w:rFonts w:ascii="Comic Sans MS" w:hAnsi="Comic Sans MS"/>
          <w:noProof/>
          <w:color w:val="FF0000"/>
          <w:lang w:eastAsia="tr-TR"/>
        </w:rPr>
        <w:pict>
          <v:shape id="Resim 12" o:spid="_x0000_i1025" type="#_x0000_t75" style="width:242.25pt;height:66.75pt;visibility:visible">
            <v:imagedata r:id="rId8" o:title=""/>
          </v:shape>
        </w:pict>
      </w:r>
    </w:p>
    <w:p w:rsidR="00DF6834" w:rsidRPr="00AF07FB" w:rsidRDefault="00DF6834" w:rsidP="00BF198D">
      <w:pPr>
        <w:pStyle w:val="ListParagraph"/>
        <w:ind w:left="0"/>
        <w:rPr>
          <w:rFonts w:ascii="Comic Sans MS" w:hAnsi="Comic Sans MS"/>
          <w:b/>
          <w:vertAlign w:val="subscript"/>
        </w:rPr>
      </w:pPr>
    </w:p>
    <w:p w:rsidR="00DF6834" w:rsidRDefault="00DF6834" w:rsidP="00164CD3">
      <w:pPr>
        <w:pStyle w:val="ListParagraph"/>
        <w:numPr>
          <w:ilvl w:val="0"/>
          <w:numId w:val="21"/>
        </w:numPr>
        <w:rPr>
          <w:rFonts w:ascii="Comic Sans MS" w:hAnsi="Comic Sans MS"/>
          <w:u w:val="single"/>
        </w:rPr>
      </w:pPr>
      <w:r w:rsidRPr="00164CD3">
        <w:rPr>
          <w:rFonts w:ascii="Comic Sans MS" w:hAnsi="Comic Sans MS"/>
        </w:rPr>
        <w:t xml:space="preserve">Cisme etki eden kuvvetler </w:t>
      </w:r>
      <w:r w:rsidRPr="00164CD3">
        <w:rPr>
          <w:rFonts w:ascii="Comic Sans MS" w:hAnsi="Comic Sans MS"/>
          <w:u w:val="single"/>
        </w:rPr>
        <w:t xml:space="preserve">aynı doğrultu ve </w:t>
      </w:r>
      <w:r>
        <w:rPr>
          <w:rFonts w:ascii="Comic Sans MS" w:hAnsi="Comic Sans MS"/>
          <w:u w:val="single"/>
        </w:rPr>
        <w:t xml:space="preserve">zıt </w:t>
      </w:r>
      <w:r w:rsidRPr="00164CD3">
        <w:rPr>
          <w:rFonts w:ascii="Comic Sans MS" w:hAnsi="Comic Sans MS"/>
          <w:u w:val="single"/>
        </w:rPr>
        <w:t>yönde ise</w:t>
      </w:r>
      <w:r w:rsidRPr="00164CD3">
        <w:rPr>
          <w:rFonts w:ascii="Comic Sans MS" w:hAnsi="Comic Sans MS"/>
        </w:rPr>
        <w:t xml:space="preserve">, </w:t>
      </w:r>
      <w:r w:rsidRPr="00164CD3">
        <w:rPr>
          <w:rFonts w:ascii="Comic Sans MS" w:hAnsi="Comic Sans MS"/>
          <w:u w:val="single"/>
        </w:rPr>
        <w:t xml:space="preserve">kuvvetlerin </w:t>
      </w:r>
      <w:r>
        <w:rPr>
          <w:rFonts w:ascii="Comic Sans MS" w:hAnsi="Comic Sans MS"/>
          <w:u w:val="single"/>
        </w:rPr>
        <w:t>farkı</w:t>
      </w:r>
      <w:r w:rsidRPr="00164CD3">
        <w:rPr>
          <w:rFonts w:ascii="Comic Sans MS" w:hAnsi="Comic Sans MS"/>
        </w:rPr>
        <w:t xml:space="preserve"> net kuvveti verir. Net kuvvetin yönü </w:t>
      </w:r>
      <w:r>
        <w:rPr>
          <w:rFonts w:ascii="Comic Sans MS" w:hAnsi="Comic Sans MS"/>
          <w:u w:val="single"/>
        </w:rPr>
        <w:t>büyük olan kuvvetle aynı yöndedir.</w:t>
      </w:r>
    </w:p>
    <w:p w:rsidR="00DF6834" w:rsidRPr="00164CD3" w:rsidRDefault="00DF6834" w:rsidP="00AF07FB">
      <w:pPr>
        <w:pStyle w:val="ListParagraph"/>
        <w:ind w:left="360"/>
        <w:rPr>
          <w:rFonts w:ascii="Comic Sans MS" w:hAnsi="Comic Sans MS"/>
          <w:u w:val="single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  <w:r>
        <w:rPr>
          <w:noProof/>
          <w:lang w:eastAsia="tr-TR"/>
        </w:rPr>
        <w:pict>
          <v:shape id="Resim 13" o:spid="_x0000_s1042" type="#_x0000_t75" style="position:absolute;margin-left:1.15pt;margin-top:2.7pt;width:222pt;height:55.5pt;z-index:251657216;visibility:visible">
            <v:imagedata r:id="rId9" o:title=""/>
          </v:shape>
        </w:pic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  <w:r>
        <w:rPr>
          <w:noProof/>
          <w:lang w:eastAsia="tr-TR"/>
        </w:rPr>
        <w:pict>
          <v:shape id="_x0000_s1043" type="#_x0000_t202" style="position:absolute;margin-left:-.35pt;margin-top:26.7pt;width:69.75pt;height:22.5pt;z-index:251658240">
            <v:textbox>
              <w:txbxContent>
                <w:p w:rsidR="00DF6834" w:rsidRDefault="00DF6834">
                  <w:r w:rsidRPr="00164CD3">
                    <w:rPr>
                      <w:rFonts w:ascii="Comic Sans MS" w:hAnsi="Comic Sans MS"/>
                      <w:b/>
                    </w:rPr>
                    <w:t>R= F</w:t>
                  </w:r>
                  <w:r>
                    <w:rPr>
                      <w:rFonts w:ascii="Comic Sans MS" w:hAnsi="Comic Sans MS"/>
                      <w:b/>
                      <w:vertAlign w:val="subscript"/>
                    </w:rPr>
                    <w:t>2</w:t>
                  </w:r>
                  <w:r>
                    <w:rPr>
                      <w:rFonts w:ascii="Comic Sans MS" w:hAnsi="Comic Sans MS"/>
                      <w:b/>
                    </w:rPr>
                    <w:t>-</w:t>
                  </w:r>
                  <w:r w:rsidRPr="00164CD3">
                    <w:rPr>
                      <w:rFonts w:ascii="Comic Sans MS" w:hAnsi="Comic Sans MS"/>
                      <w:b/>
                    </w:rPr>
                    <w:t>F</w:t>
                  </w:r>
                  <w:r>
                    <w:rPr>
                      <w:rFonts w:ascii="Comic Sans MS" w:hAnsi="Comic Sans MS"/>
                      <w:b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</w:p>
    <w:p w:rsidR="00DF6834" w:rsidRPr="00AF07FB" w:rsidRDefault="00DF6834" w:rsidP="00AF07FB">
      <w:pPr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 xml:space="preserve">                        </w:t>
      </w:r>
      <w:r w:rsidRPr="00AF07FB">
        <w:rPr>
          <w:rFonts w:ascii="Comic Sans MS" w:hAnsi="Comic Sans MS"/>
        </w:rPr>
        <w:t>R= 4 N - 2N</w:t>
      </w:r>
      <w:r w:rsidRPr="00AF07F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F07FB">
        <w:rPr>
          <w:rFonts w:ascii="Comic Sans MS" w:hAnsi="Comic Sans MS"/>
        </w:rPr>
        <w:t>R = 2N</w: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  <w:r>
        <w:rPr>
          <w:noProof/>
          <w:lang w:eastAsia="tr-TR"/>
        </w:rPr>
        <w:pict>
          <v:shape id="Resim 14" o:spid="_x0000_s1044" type="#_x0000_t75" style="position:absolute;margin-left:-1.1pt;margin-top:4.45pt;width:174pt;height:70.5pt;z-index:251659264;visibility:visible">
            <v:imagedata r:id="rId10" o:title=""/>
          </v:shape>
        </w:pic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  <w:r>
        <w:rPr>
          <w:noProof/>
          <w:lang w:eastAsia="tr-TR"/>
        </w:rPr>
        <w:pict>
          <v:shape id="_x0000_s1045" type="#_x0000_t88" style="position:absolute;margin-left:37.15pt;margin-top:-24.45pt;width:19.5pt;height:75pt;rotation:90;z-index:251660288"/>
        </w:pic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  <w:r>
        <w:rPr>
          <w:noProof/>
          <w:lang w:eastAsia="tr-TR"/>
        </w:rPr>
        <w:pict>
          <v:shape id="Resim 15" o:spid="_x0000_s1046" type="#_x0000_t75" style="position:absolute;margin-left:1.9pt;margin-top:11.95pt;width:91.5pt;height:24pt;z-index:251661312;visibility:visible">
            <v:imagedata r:id="rId11" o:title=""/>
          </v:shape>
        </w:pict>
      </w: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</w:rPr>
      </w:pPr>
      <w:r w:rsidRPr="00AF07FB">
        <w:rPr>
          <w:rFonts w:ascii="Comic Sans MS" w:hAnsi="Comic Sans MS"/>
          <w:b/>
          <w:color w:val="FF0000"/>
        </w:rPr>
        <w:t xml:space="preserve">NOT: </w:t>
      </w:r>
      <w:r>
        <w:rPr>
          <w:rFonts w:ascii="Comic Sans MS" w:hAnsi="Comic Sans MS"/>
        </w:rPr>
        <w:t>Cisme birden fazla kuvvet etki ederse, cisim net kuvvet yönünde hareket eder.</w:t>
      </w:r>
    </w:p>
    <w:p w:rsidR="00DF6834" w:rsidRPr="00AF07FB" w:rsidRDefault="00DF6834" w:rsidP="00BF198D">
      <w:pPr>
        <w:pStyle w:val="ListParagraph"/>
        <w:ind w:left="0"/>
        <w:rPr>
          <w:rFonts w:ascii="Comic Sans MS" w:hAnsi="Comic Sans MS"/>
        </w:rPr>
      </w:pPr>
    </w:p>
    <w:p w:rsidR="00DF6834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  <w:r>
        <w:rPr>
          <w:noProof/>
          <w:lang w:eastAsia="tr-TR"/>
        </w:rPr>
        <w:pict>
          <v:shape id="Diyagram 1" o:spid="_x0000_s1047" type="#_x0000_t75" style="position:absolute;margin-left:-17.95pt;margin-top:-3.35pt;width:265.45pt;height:119.5pt;z-index:251646976;visibility:visible;mso-wrap-distance-top:36pt;mso-wrap-distance-bottom:36.78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">
            <v:imagedata r:id="rId12" o:title=""/>
            <o:lock v:ext="edit" aspectratio="f"/>
          </v:shape>
        </w:pict>
      </w:r>
    </w:p>
    <w:p w:rsidR="00DF6834" w:rsidRPr="00774A15" w:rsidRDefault="00DF6834" w:rsidP="00BF198D">
      <w:pPr>
        <w:pStyle w:val="ListParagraph"/>
        <w:ind w:left="0"/>
        <w:rPr>
          <w:rFonts w:ascii="Comic Sans MS" w:hAnsi="Comic Sans MS"/>
          <w:color w:val="FF0000"/>
        </w:rPr>
      </w:pPr>
    </w:p>
    <w:p w:rsidR="00DF6834" w:rsidRPr="00041046" w:rsidRDefault="00DF6834" w:rsidP="00774A15">
      <w:pPr>
        <w:pStyle w:val="ListParagraph"/>
        <w:ind w:left="360"/>
        <w:rPr>
          <w:rFonts w:ascii="Comic Sans MS" w:hAnsi="Comic Sans MS"/>
          <w:color w:val="FF0000"/>
        </w:rPr>
      </w:pPr>
    </w:p>
    <w:p w:rsidR="00DF6834" w:rsidRDefault="00DF6834">
      <w:pPr>
        <w:rPr>
          <w:rFonts w:ascii="Comic Sans MS" w:hAnsi="Comic Sans MS"/>
          <w:b/>
        </w:rPr>
      </w:pPr>
    </w:p>
    <w:p w:rsidR="00DF6834" w:rsidRDefault="00DF6834">
      <w:pPr>
        <w:rPr>
          <w:rFonts w:ascii="Comic Sans MS" w:hAnsi="Comic Sans MS"/>
          <w:b/>
        </w:rPr>
      </w:pPr>
    </w:p>
    <w:p w:rsidR="00DF6834" w:rsidRDefault="00DF6834">
      <w:pPr>
        <w:rPr>
          <w:rFonts w:ascii="Comic Sans MS" w:hAnsi="Comic Sans MS"/>
          <w:b/>
        </w:rPr>
      </w:pPr>
    </w:p>
    <w:p w:rsidR="00DF6834" w:rsidRDefault="00DF6834" w:rsidP="0087066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16" o:spid="_x0000_s1048" type="#_x0000_t75" style="position:absolute;margin-left:13.5pt;margin-top:78.5pt;width:208.5pt;height:42.75pt;z-index:251662336;visibility:visible">
            <v:imagedata r:id="rId13" o:title=""/>
          </v:shape>
        </w:pict>
      </w:r>
      <w:r w:rsidRPr="0087066E">
        <w:rPr>
          <w:rFonts w:ascii="Comic Sans MS" w:hAnsi="Comic Sans MS"/>
          <w:b/>
          <w:color w:val="FF0000"/>
        </w:rPr>
        <w:t>Dengelenmiş Kuvvetler</w:t>
      </w:r>
      <w:r>
        <w:rPr>
          <w:rFonts w:ascii="Comic Sans MS" w:hAnsi="Comic Sans MS"/>
          <w:b/>
          <w:color w:val="FF0000"/>
        </w:rPr>
        <w:t xml:space="preserve">: </w:t>
      </w:r>
      <w:r w:rsidRPr="0087066E">
        <w:rPr>
          <w:rFonts w:ascii="Comic Sans MS" w:hAnsi="Comic Sans MS"/>
        </w:rPr>
        <w:t xml:space="preserve">Cisme etki eden kuvvetler, </w:t>
      </w:r>
      <w:r w:rsidRPr="0087066E">
        <w:rPr>
          <w:rFonts w:ascii="Comic Sans MS" w:hAnsi="Comic Sans MS"/>
          <w:b/>
        </w:rPr>
        <w:t>eşit şiddette ve zıt yönde</w:t>
      </w:r>
      <w:r w:rsidRPr="0087066E">
        <w:rPr>
          <w:rFonts w:ascii="Comic Sans MS" w:hAnsi="Comic Sans MS"/>
        </w:rPr>
        <w:t xml:space="preserve"> ise yani </w:t>
      </w:r>
      <w:r w:rsidRPr="0087066E">
        <w:rPr>
          <w:rFonts w:ascii="Comic Sans MS" w:hAnsi="Comic Sans MS"/>
          <w:b/>
        </w:rPr>
        <w:t>F</w:t>
      </w:r>
      <w:r w:rsidRPr="0087066E">
        <w:rPr>
          <w:rFonts w:ascii="Comic Sans MS" w:hAnsi="Comic Sans MS"/>
          <w:b/>
          <w:vertAlign w:val="subscript"/>
        </w:rPr>
        <w:t>net</w:t>
      </w:r>
      <w:r w:rsidRPr="0087066E">
        <w:rPr>
          <w:rFonts w:ascii="Comic Sans MS" w:hAnsi="Comic Sans MS"/>
          <w:b/>
        </w:rPr>
        <w:t xml:space="preserve"> = 0 ise</w:t>
      </w:r>
      <w:r w:rsidRPr="0087066E">
        <w:rPr>
          <w:rFonts w:ascii="Comic Sans MS" w:hAnsi="Comic Sans MS"/>
        </w:rPr>
        <w:t xml:space="preserve">, cisim </w:t>
      </w:r>
      <w:r w:rsidRPr="0087066E">
        <w:rPr>
          <w:rFonts w:ascii="Comic Sans MS" w:hAnsi="Comic Sans MS"/>
          <w:b/>
        </w:rPr>
        <w:t>dengelenmiş kuvvetler</w:t>
      </w:r>
      <w:r w:rsidRPr="0087066E">
        <w:rPr>
          <w:rFonts w:ascii="Comic Sans MS" w:hAnsi="Comic Sans MS"/>
        </w:rPr>
        <w:t xml:space="preserve"> etkisindedir.</w:t>
      </w:r>
    </w:p>
    <w:p w:rsidR="00DF6834" w:rsidRDefault="00DF6834" w:rsidP="0087066E">
      <w:pPr>
        <w:rPr>
          <w:rFonts w:ascii="Comic Sans MS" w:hAnsi="Comic Sans MS"/>
        </w:rPr>
      </w:pPr>
    </w:p>
    <w:p w:rsidR="00DF6834" w:rsidRDefault="00DF6834" w:rsidP="0087066E">
      <w:pPr>
        <w:rPr>
          <w:rFonts w:ascii="Comic Sans MS" w:hAnsi="Comic Sans MS"/>
        </w:rPr>
      </w:pPr>
    </w:p>
    <w:p w:rsidR="00DF6834" w:rsidRDefault="00DF6834" w:rsidP="00A55AE4">
      <w:pPr>
        <w:pStyle w:val="ListParagraph"/>
        <w:numPr>
          <w:ilvl w:val="0"/>
          <w:numId w:val="24"/>
        </w:numPr>
        <w:rPr>
          <w:rFonts w:ascii="Comic Sans MS" w:hAnsi="Comic Sans MS"/>
          <w:u w:val="single"/>
        </w:rPr>
      </w:pPr>
      <w:r w:rsidRPr="00A55AE4">
        <w:rPr>
          <w:rFonts w:ascii="Comic Sans MS" w:hAnsi="Comic Sans MS"/>
        </w:rPr>
        <w:t xml:space="preserve">Dengelenmiş kuvvetler etkisindeki cisimler başlangıçta </w:t>
      </w:r>
      <w:r w:rsidRPr="00A55AE4">
        <w:rPr>
          <w:rFonts w:ascii="Comic Sans MS" w:hAnsi="Comic Sans MS"/>
          <w:u w:val="single"/>
        </w:rPr>
        <w:t>duruyorsa durmasına devam eder, hareket halindeyse sabit süratle hareketine devam eder.</w:t>
      </w:r>
    </w:p>
    <w:p w:rsidR="00DF6834" w:rsidRPr="00A55AE4" w:rsidRDefault="00DF6834" w:rsidP="00A55AE4">
      <w:pPr>
        <w:pStyle w:val="ListParagraph"/>
        <w:numPr>
          <w:ilvl w:val="0"/>
          <w:numId w:val="24"/>
        </w:num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 xml:space="preserve">Sabit süratli hareket </w:t>
      </w:r>
      <w:r w:rsidRPr="00A55AE4">
        <w:rPr>
          <w:rFonts w:ascii="Comic Sans MS" w:hAnsi="Comic Sans MS"/>
        </w:rPr>
        <w:t>dengelenmiş kuvvetlerin sonucudur.</w:t>
      </w:r>
    </w:p>
    <w:p w:rsidR="00DF6834" w:rsidRDefault="00DF6834" w:rsidP="00A55AE4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19" o:spid="_x0000_s1049" type="#_x0000_t75" style="position:absolute;margin-left:1.5pt;margin-top:72.95pt;width:243.9pt;height:45pt;z-index:251663360;visibility:visible">
            <v:imagedata r:id="rId14" o:title=""/>
          </v:shape>
        </w:pict>
      </w:r>
      <w:r w:rsidRPr="0087066E">
        <w:rPr>
          <w:rFonts w:ascii="Comic Sans MS" w:hAnsi="Comic Sans MS"/>
          <w:b/>
          <w:color w:val="FF0000"/>
        </w:rPr>
        <w:t>Dengelen</w:t>
      </w:r>
      <w:r>
        <w:rPr>
          <w:rFonts w:ascii="Comic Sans MS" w:hAnsi="Comic Sans MS"/>
          <w:b/>
          <w:color w:val="FF0000"/>
        </w:rPr>
        <w:t>me</w:t>
      </w:r>
      <w:r w:rsidRPr="0087066E">
        <w:rPr>
          <w:rFonts w:ascii="Comic Sans MS" w:hAnsi="Comic Sans MS"/>
          <w:b/>
          <w:color w:val="FF0000"/>
        </w:rPr>
        <w:t>miş Kuvvetler</w:t>
      </w:r>
      <w:r>
        <w:rPr>
          <w:rFonts w:ascii="Comic Sans MS" w:hAnsi="Comic Sans MS"/>
          <w:b/>
          <w:color w:val="FF0000"/>
        </w:rPr>
        <w:t xml:space="preserve">: </w:t>
      </w:r>
      <w:r w:rsidRPr="0087066E">
        <w:rPr>
          <w:rFonts w:ascii="Comic Sans MS" w:hAnsi="Comic Sans MS"/>
        </w:rPr>
        <w:t xml:space="preserve">Cisme etki eden kuvvetler, </w:t>
      </w:r>
      <w:r w:rsidRPr="0087066E">
        <w:rPr>
          <w:rFonts w:ascii="Comic Sans MS" w:hAnsi="Comic Sans MS"/>
          <w:b/>
        </w:rPr>
        <w:t>eşit şiddette ve zıt yönde</w:t>
      </w:r>
      <w:r w:rsidRPr="0087066E">
        <w:rPr>
          <w:rFonts w:ascii="Comic Sans MS" w:hAnsi="Comic Sans MS"/>
        </w:rPr>
        <w:t xml:space="preserve"> </w:t>
      </w:r>
      <w:r w:rsidRPr="00A55AE4">
        <w:rPr>
          <w:rFonts w:ascii="Comic Sans MS" w:hAnsi="Comic Sans MS"/>
          <w:b/>
        </w:rPr>
        <w:t xml:space="preserve">değilse </w:t>
      </w:r>
      <w:r w:rsidRPr="0087066E">
        <w:rPr>
          <w:rFonts w:ascii="Comic Sans MS" w:hAnsi="Comic Sans MS"/>
        </w:rPr>
        <w:t xml:space="preserve">yani </w:t>
      </w:r>
      <w:r w:rsidRPr="00A55AE4">
        <w:rPr>
          <w:rFonts w:ascii="Comic Sans MS" w:hAnsi="Comic Sans MS"/>
          <w:b/>
        </w:rPr>
        <w:t>F</w:t>
      </w:r>
      <w:r w:rsidRPr="00A55AE4">
        <w:rPr>
          <w:rFonts w:ascii="Comic Sans MS" w:hAnsi="Comic Sans MS"/>
          <w:b/>
          <w:vertAlign w:val="subscript"/>
        </w:rPr>
        <w:t>net</w:t>
      </w:r>
      <w:r w:rsidRPr="00A55AE4">
        <w:rPr>
          <w:rFonts w:ascii="Comic Sans MS" w:hAnsi="Comic Sans MS"/>
          <w:b/>
        </w:rPr>
        <w:t xml:space="preserve"> ≠ 0 ise</w:t>
      </w:r>
      <w:r w:rsidRPr="00A55AE4">
        <w:rPr>
          <w:rFonts w:ascii="Comic Sans MS" w:hAnsi="Comic Sans MS"/>
        </w:rPr>
        <w:t xml:space="preserve">, cisim </w:t>
      </w:r>
      <w:r w:rsidRPr="00A55AE4">
        <w:rPr>
          <w:rFonts w:ascii="Comic Sans MS" w:hAnsi="Comic Sans MS"/>
          <w:b/>
        </w:rPr>
        <w:t>dengelen</w:t>
      </w:r>
      <w:r>
        <w:rPr>
          <w:rFonts w:ascii="Comic Sans MS" w:hAnsi="Comic Sans MS"/>
          <w:b/>
        </w:rPr>
        <w:t>me</w:t>
      </w:r>
      <w:r w:rsidRPr="00A55AE4">
        <w:rPr>
          <w:rFonts w:ascii="Comic Sans MS" w:hAnsi="Comic Sans MS"/>
          <w:b/>
        </w:rPr>
        <w:t>miş kuvvetler</w:t>
      </w:r>
      <w:r w:rsidRPr="00A55AE4">
        <w:rPr>
          <w:rFonts w:ascii="Comic Sans MS" w:hAnsi="Comic Sans MS"/>
        </w:rPr>
        <w:t xml:space="preserve"> etkisindedir.</w:t>
      </w:r>
    </w:p>
    <w:p w:rsidR="00DF6834" w:rsidRDefault="00DF6834" w:rsidP="00A55AE4">
      <w:pPr>
        <w:rPr>
          <w:rFonts w:ascii="Comic Sans MS" w:hAnsi="Comic Sans MS"/>
        </w:rPr>
      </w:pPr>
    </w:p>
    <w:p w:rsidR="00DF6834" w:rsidRDefault="00DF6834" w:rsidP="00A55AE4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5" o:spid="_x0000_s1050" type="#_x0000_t75" style="position:absolute;margin-left:1.75pt;margin-top:15.8pt;width:84.75pt;height:54pt;z-index:251664384;visibility:visible">
            <v:imagedata r:id="rId15" o:title=""/>
          </v:shape>
        </w:pict>
      </w:r>
    </w:p>
    <w:p w:rsidR="00DF6834" w:rsidRDefault="00DF6834" w:rsidP="00A55AE4">
      <w:pPr>
        <w:rPr>
          <w:rFonts w:ascii="Comic Sans MS" w:hAnsi="Comic Sans MS"/>
        </w:rPr>
      </w:pPr>
    </w:p>
    <w:p w:rsidR="00DF6834" w:rsidRDefault="00DF6834" w:rsidP="00A55AE4">
      <w:pPr>
        <w:rPr>
          <w:rFonts w:ascii="Comic Sans MS" w:hAnsi="Comic Sans MS"/>
        </w:rPr>
      </w:pPr>
    </w:p>
    <w:p w:rsidR="00DF6834" w:rsidRDefault="00DF6834" w:rsidP="00A55AE4">
      <w:pPr>
        <w:pStyle w:val="ListParagraph"/>
        <w:numPr>
          <w:ilvl w:val="0"/>
          <w:numId w:val="27"/>
        </w:numPr>
        <w:rPr>
          <w:rFonts w:ascii="Comic Sans MS" w:hAnsi="Comic Sans MS"/>
        </w:rPr>
      </w:pPr>
      <w:r w:rsidRPr="00A55AE4">
        <w:rPr>
          <w:rFonts w:ascii="Comic Sans MS" w:hAnsi="Comic Sans MS"/>
        </w:rPr>
        <w:t>Dengelenmemiş kuvvetler etkisindeki cisimlerin hareket yönü ya da süratinde değişme olur.</w:t>
      </w:r>
    </w:p>
    <w:p w:rsidR="00DF6834" w:rsidRPr="00A55AE4" w:rsidRDefault="00DF6834" w:rsidP="00A55AE4">
      <w:pPr>
        <w:rPr>
          <w:rFonts w:ascii="Comic Sans MS" w:hAnsi="Comic Sans MS"/>
          <w:color w:val="FF0000"/>
        </w:rPr>
      </w:pPr>
      <w:r w:rsidRPr="00A55AE4">
        <w:rPr>
          <w:rFonts w:ascii="Comic Sans MS" w:hAnsi="Comic Sans MS"/>
          <w:b/>
          <w:color w:val="FF0000"/>
        </w:rPr>
        <w:t>NOT:</w:t>
      </w:r>
      <w:r w:rsidRPr="00A55AE4">
        <w:rPr>
          <w:rFonts w:ascii="Comic Sans MS" w:hAnsi="Comic Sans MS"/>
        </w:rPr>
        <w:t xml:space="preserve">Dengelenmemiş kuvvetler, net kuvvete eşit şiddette ve zıt yönde bir kuvvet uygulanarak dengelenebilir. Bu kuvvete </w:t>
      </w:r>
      <w:r w:rsidRPr="00A55AE4">
        <w:rPr>
          <w:rFonts w:ascii="Comic Sans MS" w:hAnsi="Comic Sans MS"/>
          <w:b/>
        </w:rPr>
        <w:t>dengeleyici kuvvet</w:t>
      </w:r>
      <w:r w:rsidRPr="00A55AE4">
        <w:rPr>
          <w:rFonts w:ascii="Comic Sans MS" w:hAnsi="Comic Sans MS"/>
        </w:rPr>
        <w:t xml:space="preserve"> denir.</w:t>
      </w:r>
    </w:p>
    <w:p w:rsidR="00DF6834" w:rsidRDefault="00DF6834">
      <w:pPr>
        <w:rPr>
          <w:rFonts w:ascii="Comic Sans MS" w:hAnsi="Comic Sans MS"/>
          <w:b/>
        </w:rPr>
      </w:pPr>
    </w:p>
    <w:p w:rsidR="00DF6834" w:rsidRPr="0099533A" w:rsidRDefault="00DF6834">
      <w:pPr>
        <w:rPr>
          <w:rFonts w:ascii="Comic Sans MS" w:hAnsi="Comic Sans MS"/>
          <w:b/>
        </w:rPr>
      </w:pPr>
      <w:r w:rsidRPr="0099533A">
        <w:rPr>
          <w:rFonts w:ascii="Comic Sans MS" w:hAnsi="Comic Sans MS"/>
          <w:b/>
        </w:rPr>
        <w:t>Aşağıdaki cisimlerin hareket etmemesi için hangi yönde kaç N kuvvet uygulanmalıdır altlarına yazınız.</w:t>
      </w:r>
    </w:p>
    <w:p w:rsidR="00DF6834" w:rsidRDefault="00DF6834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1)</w:t>
      </w: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  <w:r>
        <w:rPr>
          <w:noProof/>
          <w:lang w:eastAsia="tr-TR"/>
        </w:rPr>
        <w:pict>
          <v:group id="_x0000_s1051" editas="canvas" style="position:absolute;margin-left:-151.7pt;margin-top:302.5pt;width:276.75pt;height:63pt;z-index:251667456;mso-position-horizontal-relative:char;mso-position-vertical-relative:line" coordorigin="5984,3090" coordsize="5535,1260">
            <o:lock v:ext="edit" aspectratio="t"/>
            <v:shape id="_x0000_s1052" type="#_x0000_t75" style="position:absolute;left:5984;top:3090;width:5535;height:1260" o:preferrelative="f">
              <v:fill o:detectmouseclick="t"/>
              <v:path o:extrusionok="t" o:connecttype="none"/>
              <o:lock v:ext="edit" text="t"/>
            </v:shape>
            <v:line id="_x0000_s1053" style="position:absolute" from="7024,4170" to="9904,4170" strokeweight="5.75pt"/>
            <v:rect id="_x0000_s1054" style="position:absolute;left:8104;top:3270;width:720;height:833" fillcolor="gray"/>
            <v:shape id="_x0000_s1055" type="#_x0000_t202" style="position:absolute;left:10084;top:3810;width:900;height:472" strokecolor="white">
              <v:textbox style="mso-next-textbox:#_x0000_s1055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Doğu</w:t>
                    </w:r>
                  </w:p>
                </w:txbxContent>
              </v:textbox>
            </v:shape>
            <v:shape id="_x0000_s1056" type="#_x0000_t202" style="position:absolute;left:6224;top:3810;width:702;height:472" strokecolor="white">
              <v:textbox style="mso-next-textbox:#_x0000_s1056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Batı</w:t>
                    </w:r>
                  </w:p>
                </w:txbxContent>
              </v:textbox>
            </v:shape>
            <v:shape id="_x0000_s1057" type="#_x0000_t202" style="position:absolute;left:6664;top:3090;width:720;height:360" strokecolor="white">
              <v:textbox style="mso-next-textbox:#_x0000_s1057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5N</w:t>
                    </w:r>
                  </w:p>
                </w:txbxContent>
              </v:textbox>
            </v:shape>
            <v:shape id="_x0000_s1058" type="#_x0000_t202" style="position:absolute;left:9544;top:3623;width:694;height:480" strokecolor="white">
              <v:textbox style="mso-next-textbox:#_x0000_s1058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2N</w:t>
                    </w:r>
                  </w:p>
                  <w:p w:rsidR="00DF6834" w:rsidRPr="00573BB3" w:rsidRDefault="00DF6834" w:rsidP="0099533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  <v:line id="_x0000_s1059" style="position:absolute;flip:x" from="6659,3459" to="8099,3460">
              <v:stroke endarrow="block"/>
            </v:line>
            <v:line id="_x0000_s1060" style="position:absolute;flip:x" from="6839,3990" to="8099,3991">
              <v:stroke endarrow="block"/>
            </v:line>
            <v:shape id="_x0000_s1061" type="#_x0000_t202" style="position:absolute;left:7024;top:3600;width:720;height:360" filled="f" strokecolor="white">
              <v:fill opacity="0"/>
              <v:textbox style="mso-next-textbox:#_x0000_s1061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  <v:line id="_x0000_s1062" style="position:absolute" from="8824,3460" to="9786,3461">
              <v:stroke endarrow="block"/>
            </v:line>
            <v:line id="_x0000_s1063" style="position:absolute" from="8809,3989" to="9529,3990">
              <v:stroke endarrow="block"/>
            </v:line>
          </v:group>
        </w:pict>
      </w:r>
      <w:r>
        <w:rPr>
          <w:noProof/>
          <w:lang w:eastAsia="tr-TR"/>
        </w:rPr>
        <w:pict>
          <v:group id="_x0000_s1064" editas="canvas" style="position:absolute;margin-left:-151.7pt;margin-top:148.75pt;width:276.75pt;height:63pt;z-index:251666432;mso-position-horizontal-relative:char;mso-position-vertical-relative:line" coordorigin="5984,3090" coordsize="5535,1260">
            <o:lock v:ext="edit" aspectratio="t"/>
            <v:shape id="_x0000_s1065" type="#_x0000_t75" style="position:absolute;left:5984;top:3090;width:5535;height:1260" o:preferrelative="f">
              <v:fill o:detectmouseclick="t"/>
              <v:path o:extrusionok="t" o:connecttype="none"/>
              <o:lock v:ext="edit" text="t"/>
            </v:shape>
            <v:line id="_x0000_s1066" style="position:absolute" from="7024,4170" to="9904,4170" strokeweight="5.75pt"/>
            <v:rect id="_x0000_s1067" style="position:absolute;left:8104;top:3270;width:720;height:833" fillcolor="gray"/>
            <v:line id="_x0000_s1068" style="position:absolute" from="8824,3450" to="9786,3451">
              <v:stroke endarrow="block"/>
            </v:line>
            <v:shape id="_x0000_s1069" type="#_x0000_t202" style="position:absolute;left:10084;top:3810;width:900;height:472" strokecolor="white">
              <v:textbox style="mso-next-textbox:#_x0000_s1069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Doğu</w:t>
                    </w:r>
                  </w:p>
                </w:txbxContent>
              </v:textbox>
            </v:shape>
            <v:shape id="_x0000_s1070" type="#_x0000_t202" style="position:absolute;left:6224;top:3810;width:702;height:472" strokecolor="white">
              <v:textbox style="mso-next-textbox:#_x0000_s1070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Batı</w:t>
                    </w:r>
                  </w:p>
                </w:txbxContent>
              </v:textbox>
            </v:shape>
            <v:line id="_x0000_s1071" style="position:absolute" from="8824,3810" to="9544,3810">
              <v:stroke endarrow="block"/>
            </v:line>
            <v:line id="_x0000_s1072" style="position:absolute;flip:x" from="6844,3630" to="8104,3630">
              <v:stroke endarrow="block"/>
            </v:line>
            <v:shape id="_x0000_s1073" type="#_x0000_t202" style="position:absolute;left:9786;top:3240;width:694;height:360" strokecolor="white">
              <v:textbox style="mso-next-textbox:#_x0000_s1073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3N</w:t>
                    </w:r>
                  </w:p>
                  <w:p w:rsidR="00DF6834" w:rsidRPr="00573BB3" w:rsidRDefault="00DF6834" w:rsidP="0099533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  <v:shape id="_x0000_s1074" type="#_x0000_t202" style="position:absolute;left:6664;top:3090;width:720;height:360" strokecolor="white">
              <v:textbox style="mso-next-textbox:#_x0000_s1074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  <v:shape id="_x0000_s1075" type="#_x0000_t202" style="position:absolute;left:9529;top:3623;width:694;height:480" strokecolor="white">
              <v:textbox style="mso-next-textbox:#_x0000_s1075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2N</w:t>
                    </w:r>
                  </w:p>
                  <w:p w:rsidR="00DF6834" w:rsidRPr="00573BB3" w:rsidRDefault="00DF6834" w:rsidP="0099533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076" editas="canvas" style="position:absolute;margin-left:-147.95pt;margin-top:.35pt;width:276.75pt;height:63pt;z-index:251665408;mso-position-horizontal-relative:char;mso-position-vertical-relative:line" coordorigin="5984,3090" coordsize="5535,1260">
            <o:lock v:ext="edit" aspectratio="t"/>
            <v:shape id="_x0000_s1077" type="#_x0000_t75" style="position:absolute;left:5984;top:3090;width:5535;height:1260" o:preferrelative="f">
              <v:fill o:detectmouseclick="t"/>
              <v:path o:extrusionok="t" o:connecttype="none"/>
              <o:lock v:ext="edit" text="t"/>
            </v:shape>
            <v:line id="_x0000_s1078" style="position:absolute" from="7024,4170" to="9904,4170" strokeweight="5.75pt"/>
            <v:rect id="_x0000_s1079" style="position:absolute;left:8104;top:3270;width:720;height:833" fillcolor="gray"/>
            <v:line id="_x0000_s1080" style="position:absolute" from="8824,3450" to="9536,3459">
              <v:stroke endarrow="block"/>
            </v:line>
            <v:shape id="_x0000_s1081" type="#_x0000_t202" style="position:absolute;left:10084;top:3810;width:900;height:472" strokecolor="white">
              <v:textbox style="mso-next-textbox:#_x0000_s1081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Doğu</w:t>
                    </w:r>
                  </w:p>
                </w:txbxContent>
              </v:textbox>
            </v:shape>
            <v:shape id="_x0000_s1082" type="#_x0000_t202" style="position:absolute;left:6224;top:3810;width:702;height:472" strokecolor="white">
              <v:textbox style="mso-next-textbox:#_x0000_s1082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Batı</w:t>
                    </w:r>
                  </w:p>
                </w:txbxContent>
              </v:textbox>
            </v:shape>
            <v:line id="_x0000_s1083" style="position:absolute;flip:x" from="6664,3630" to="8104,3631">
              <v:stroke endarrow="block"/>
            </v:line>
            <v:shape id="_x0000_s1084" type="#_x0000_t202" style="position:absolute;left:9544;top:3240;width:694;height:360" strokecolor="white">
              <v:textbox style="mso-next-textbox:#_x0000_s1084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2N</w:t>
                    </w:r>
                  </w:p>
                  <w:p w:rsidR="00DF6834" w:rsidRPr="00573BB3" w:rsidRDefault="00DF6834" w:rsidP="0099533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  <v:shape id="_x0000_s1085" type="#_x0000_t202" style="position:absolute;left:6664;top:3090;width:720;height:360" strokecolor="white">
              <v:textbox style="mso-next-textbox:#_x0000_s1085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5N</w:t>
                    </w:r>
                  </w:p>
                </w:txbxContent>
              </v:textbox>
            </v:shape>
          </v:group>
        </w:pict>
      </w: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99533A">
      <w:pPr>
        <w:spacing w:after="0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2)</w:t>
      </w: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99533A">
      <w:pPr>
        <w:spacing w:after="0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3)</w:t>
      </w: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99533A">
      <w:pPr>
        <w:spacing w:after="0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4)</w:t>
      </w: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  <w:r>
        <w:rPr>
          <w:noProof/>
          <w:lang w:eastAsia="tr-TR"/>
        </w:rPr>
        <w:pict>
          <v:group id="_x0000_s1086" editas="canvas" style="position:absolute;margin-left:-147.95pt;margin-top:3.5pt;width:276.75pt;height:71.25pt;z-index:251668480;mso-position-horizontal-relative:char;mso-position-vertical-relative:line" coordorigin="5984,2925" coordsize="5535,1425">
            <o:lock v:ext="edit" aspectratio="t"/>
            <v:shape id="_x0000_s1087" type="#_x0000_t75" style="position:absolute;left:5984;top:2925;width:5535;height:1425" o:preferrelative="f">
              <v:fill o:detectmouseclick="t"/>
              <v:path o:extrusionok="t" o:connecttype="none"/>
              <o:lock v:ext="edit" text="t"/>
            </v:shape>
            <v:line id="_x0000_s1088" style="position:absolute" from="7024,4170" to="9904,4170" strokeweight="5.75pt"/>
            <v:rect id="_x0000_s1089" style="position:absolute;left:8104;top:3270;width:720;height:833" fillcolor="gray"/>
            <v:shape id="_x0000_s1090" type="#_x0000_t202" style="position:absolute;left:10084;top:3810;width:900;height:472" strokecolor="white">
              <v:textbox style="mso-next-textbox:#_x0000_s1090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Doğu</w:t>
                    </w:r>
                  </w:p>
                </w:txbxContent>
              </v:textbox>
            </v:shape>
            <v:shape id="_x0000_s1091" type="#_x0000_t202" style="position:absolute;left:6224;top:3810;width:702;height:472" strokecolor="white">
              <v:textbox style="mso-next-textbox:#_x0000_s1091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Batı</w:t>
                    </w:r>
                  </w:p>
                </w:txbxContent>
              </v:textbox>
            </v:shape>
            <v:shape id="_x0000_s1092" type="#_x0000_t202" style="position:absolute;left:10690;top:3435;width:694;height:360" strokecolor="white">
              <v:textbox style="mso-next-textbox:#_x0000_s1092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6</w:t>
                    </w:r>
                    <w:r w:rsidRPr="00252DA6">
                      <w:rPr>
                        <w:b/>
                        <w:sz w:val="20"/>
                        <w:szCs w:val="20"/>
                      </w:rPr>
                      <w:t>N</w:t>
                    </w:r>
                  </w:p>
                  <w:p w:rsidR="00DF6834" w:rsidRPr="00573BB3" w:rsidRDefault="00DF6834" w:rsidP="0099533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  <v:shape id="_x0000_s1093" type="#_x0000_t202" style="position:absolute;left:6664;top:3090;width:720;height:360" strokecolor="white">
              <v:textbox style="mso-next-textbox:#_x0000_s1093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5N</w:t>
                    </w:r>
                  </w:p>
                </w:txbxContent>
              </v:textbox>
            </v:shape>
            <v:shape id="_x0000_s1094" type="#_x0000_t202" style="position:absolute;left:9544;top:3653;width:694;height:450" strokecolor="white">
              <v:textbox style="mso-next-textbox:#_x0000_s1094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2N</w:t>
                    </w:r>
                  </w:p>
                  <w:p w:rsidR="00DF6834" w:rsidRPr="00573BB3" w:rsidRDefault="00DF6834" w:rsidP="0099533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  <v:line id="_x0000_s1095" style="position:absolute;flip:x" from="6659,3459" to="8099,3460">
              <v:stroke endarrow="block"/>
            </v:line>
            <v:line id="_x0000_s1096" style="position:absolute;flip:x" from="6839,3990" to="8099,3991">
              <v:stroke endarrow="block"/>
            </v:line>
            <v:shape id="_x0000_s1097" type="#_x0000_t202" style="position:absolute;left:7024;top:3600;width:720;height:360" filled="f" strokecolor="white">
              <v:fill opacity="0"/>
              <v:textbox style="mso-next-textbox:#_x0000_s1097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 w:rsidRPr="00252DA6">
                      <w:rPr>
                        <w:b/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  <v:line id="_x0000_s1098" style="position:absolute;flip:y" from="8824,3670" to="10634,3671">
              <v:stroke endarrow="block"/>
            </v:line>
            <v:line id="_x0000_s1099" style="position:absolute" from="8809,3989" to="9529,3990">
              <v:stroke endarrow="block"/>
            </v:line>
            <v:line id="_x0000_s1100" style="position:absolute" from="8837,3315" to="9179,3316">
              <v:stroke endarrow="block"/>
            </v:line>
            <v:shape id="_x0000_s1101" type="#_x0000_t202" style="position:absolute;left:9210;top:3100;width:694;height:500" strokecolor="white">
              <v:textbox style="mso-next-textbox:#_x0000_s1101">
                <w:txbxContent>
                  <w:p w:rsidR="00DF6834" w:rsidRPr="00252DA6" w:rsidRDefault="00DF6834" w:rsidP="0099533A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1</w:t>
                    </w:r>
                    <w:r w:rsidRPr="00252DA6">
                      <w:rPr>
                        <w:b/>
                        <w:sz w:val="20"/>
                        <w:szCs w:val="20"/>
                      </w:rPr>
                      <w:t>N</w:t>
                    </w:r>
                  </w:p>
                  <w:p w:rsidR="00DF6834" w:rsidRPr="00573BB3" w:rsidRDefault="00DF6834" w:rsidP="0099533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4N</w:t>
                    </w:r>
                  </w:p>
                </w:txbxContent>
              </v:textbox>
            </v:shape>
          </v:group>
        </w:pict>
      </w: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Pr="008B56E3" w:rsidRDefault="00DF6834" w:rsidP="008B56E3">
      <w:pPr>
        <w:spacing w:after="0"/>
        <w:rPr>
          <w:rFonts w:ascii="Comic Sans MS" w:hAnsi="Comic Sans MS"/>
        </w:rPr>
      </w:pPr>
      <w:r w:rsidRPr="008B56E3">
        <w:rPr>
          <w:rFonts w:ascii="Comic Sans MS" w:hAnsi="Comic Sans MS"/>
        </w:rPr>
        <w:t xml:space="preserve">Bu dokümanın Word ve renkli haline  </w:t>
      </w:r>
      <w:hyperlink r:id="rId16" w:history="1">
        <w:r w:rsidRPr="008B56E3">
          <w:rPr>
            <w:rStyle w:val="Hyperlink"/>
            <w:rFonts w:ascii="Comic Sans MS" w:hAnsi="Comic Sans MS"/>
            <w:color w:val="auto"/>
            <w:u w:val="none"/>
          </w:rPr>
          <w:t>http://goo.gl/iq6Er2</w:t>
        </w:r>
      </w:hyperlink>
      <w:r w:rsidRPr="008B56E3">
        <w:rPr>
          <w:rFonts w:ascii="Comic Sans MS" w:hAnsi="Comic Sans MS"/>
        </w:rPr>
        <w:t xml:space="preserve"> adresinden ulaşabilirsiniz.</w:t>
      </w:r>
    </w:p>
    <w:p w:rsidR="00DF6834" w:rsidRDefault="00DF6834" w:rsidP="00E01182">
      <w:pPr>
        <w:spacing w:after="0"/>
        <w:ind w:left="2124" w:firstLine="708"/>
        <w:rPr>
          <w:rFonts w:ascii="Comic Sans MS" w:hAnsi="Comic Sans MS"/>
          <w:b/>
          <w:color w:val="FF0000"/>
        </w:rPr>
      </w:pPr>
    </w:p>
    <w:p w:rsidR="00DF6834" w:rsidRDefault="00DF6834" w:rsidP="00BC767B">
      <w:pPr>
        <w:spacing w:after="0"/>
        <w:ind w:left="2124" w:firstLine="708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Mustafa ÇELİK</w:t>
      </w:r>
    </w:p>
    <w:p w:rsidR="00DF6834" w:rsidRDefault="00DF6834" w:rsidP="00BC767B">
      <w:pPr>
        <w:spacing w:after="0"/>
        <w:ind w:left="1416" w:firstLine="708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Yahya Kaptan Ortaokulu</w:t>
      </w:r>
    </w:p>
    <w:p w:rsidR="00DF6834" w:rsidRDefault="00DF6834" w:rsidP="00DA292C">
      <w:pPr>
        <w:spacing w:after="0"/>
        <w:ind w:left="1416" w:firstLine="708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000000"/>
        </w:rPr>
        <w:t xml:space="preserve"> Fen Bilimleri Öğretmeni</w:t>
      </w:r>
    </w:p>
    <w:sectPr w:rsidR="00DF6834" w:rsidSect="0004104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30C"/>
    <w:multiLevelType w:val="hybridMultilevel"/>
    <w:tmpl w:val="0186A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563EDD"/>
    <w:multiLevelType w:val="hybridMultilevel"/>
    <w:tmpl w:val="E50A54E4"/>
    <w:lvl w:ilvl="0" w:tplc="02523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72FE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081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1C7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10D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EA3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6C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16D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6E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36A360A"/>
    <w:multiLevelType w:val="hybridMultilevel"/>
    <w:tmpl w:val="D870D0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C07FDD"/>
    <w:multiLevelType w:val="hybridMultilevel"/>
    <w:tmpl w:val="08AE4E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CF3F6B"/>
    <w:multiLevelType w:val="hybridMultilevel"/>
    <w:tmpl w:val="3D2ADAA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0D0539"/>
    <w:multiLevelType w:val="hybridMultilevel"/>
    <w:tmpl w:val="FEA47C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C44217"/>
    <w:multiLevelType w:val="hybridMultilevel"/>
    <w:tmpl w:val="6A4AF45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5A1870"/>
    <w:multiLevelType w:val="hybridMultilevel"/>
    <w:tmpl w:val="5E0443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A32826"/>
    <w:multiLevelType w:val="hybridMultilevel"/>
    <w:tmpl w:val="F024191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3570DA"/>
    <w:multiLevelType w:val="hybridMultilevel"/>
    <w:tmpl w:val="D60AB9D2"/>
    <w:lvl w:ilvl="0" w:tplc="48820DD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E72615"/>
    <w:multiLevelType w:val="hybridMultilevel"/>
    <w:tmpl w:val="585AE39C"/>
    <w:lvl w:ilvl="0" w:tplc="91A8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260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B0F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F64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A6C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DC9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00F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FC1B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72E9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3BB6650"/>
    <w:multiLevelType w:val="hybridMultilevel"/>
    <w:tmpl w:val="1DBE5AF8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F165A7"/>
    <w:multiLevelType w:val="hybridMultilevel"/>
    <w:tmpl w:val="2C1CAB7A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ED673E"/>
    <w:multiLevelType w:val="hybridMultilevel"/>
    <w:tmpl w:val="619E4E1A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F2822"/>
    <w:multiLevelType w:val="hybridMultilevel"/>
    <w:tmpl w:val="B148B5EC"/>
    <w:lvl w:ilvl="0" w:tplc="AF9EC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DAE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049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0EE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DCF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B0E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8A8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9C1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86E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46832F1"/>
    <w:multiLevelType w:val="hybridMultilevel"/>
    <w:tmpl w:val="067650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8831B3"/>
    <w:multiLevelType w:val="hybridMultilevel"/>
    <w:tmpl w:val="48DED34E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EA9265D"/>
    <w:multiLevelType w:val="hybridMultilevel"/>
    <w:tmpl w:val="0A2A66B6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38D3A3F"/>
    <w:multiLevelType w:val="hybridMultilevel"/>
    <w:tmpl w:val="9E8005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5F540F"/>
    <w:multiLevelType w:val="hybridMultilevel"/>
    <w:tmpl w:val="11344B4C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456F6"/>
    <w:multiLevelType w:val="hybridMultilevel"/>
    <w:tmpl w:val="D8CCA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414BA0"/>
    <w:multiLevelType w:val="hybridMultilevel"/>
    <w:tmpl w:val="FDF2DA2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460E46"/>
    <w:multiLevelType w:val="hybridMultilevel"/>
    <w:tmpl w:val="ADF056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C037D9E"/>
    <w:multiLevelType w:val="hybridMultilevel"/>
    <w:tmpl w:val="B5AE6E54"/>
    <w:lvl w:ilvl="0" w:tplc="08D65D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F5B4303"/>
    <w:multiLevelType w:val="hybridMultilevel"/>
    <w:tmpl w:val="1B26ECE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A7357D0"/>
    <w:multiLevelType w:val="hybridMultilevel"/>
    <w:tmpl w:val="2F5E91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F693670"/>
    <w:multiLevelType w:val="hybridMultilevel"/>
    <w:tmpl w:val="2CC6052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20"/>
  </w:num>
  <w:num w:numId="4">
    <w:abstractNumId w:val="5"/>
  </w:num>
  <w:num w:numId="5">
    <w:abstractNumId w:val="25"/>
  </w:num>
  <w:num w:numId="6">
    <w:abstractNumId w:val="15"/>
  </w:num>
  <w:num w:numId="7">
    <w:abstractNumId w:val="8"/>
  </w:num>
  <w:num w:numId="8">
    <w:abstractNumId w:val="6"/>
  </w:num>
  <w:num w:numId="9">
    <w:abstractNumId w:val="17"/>
  </w:num>
  <w:num w:numId="10">
    <w:abstractNumId w:val="2"/>
  </w:num>
  <w:num w:numId="11">
    <w:abstractNumId w:val="7"/>
  </w:num>
  <w:num w:numId="12">
    <w:abstractNumId w:val="24"/>
  </w:num>
  <w:num w:numId="13">
    <w:abstractNumId w:val="16"/>
  </w:num>
  <w:num w:numId="14">
    <w:abstractNumId w:val="12"/>
  </w:num>
  <w:num w:numId="15">
    <w:abstractNumId w:val="19"/>
  </w:num>
  <w:num w:numId="16">
    <w:abstractNumId w:val="11"/>
  </w:num>
  <w:num w:numId="17">
    <w:abstractNumId w:val="13"/>
  </w:num>
  <w:num w:numId="18">
    <w:abstractNumId w:val="23"/>
  </w:num>
  <w:num w:numId="19">
    <w:abstractNumId w:val="9"/>
  </w:num>
  <w:num w:numId="20">
    <w:abstractNumId w:val="0"/>
  </w:num>
  <w:num w:numId="21">
    <w:abstractNumId w:val="21"/>
  </w:num>
  <w:num w:numId="22">
    <w:abstractNumId w:val="14"/>
  </w:num>
  <w:num w:numId="23">
    <w:abstractNumId w:val="1"/>
  </w:num>
  <w:num w:numId="24">
    <w:abstractNumId w:val="26"/>
  </w:num>
  <w:num w:numId="25">
    <w:abstractNumId w:val="10"/>
  </w:num>
  <w:num w:numId="26">
    <w:abstractNumId w:val="18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046"/>
    <w:rsid w:val="00012C17"/>
    <w:rsid w:val="00041046"/>
    <w:rsid w:val="000A49A3"/>
    <w:rsid w:val="00164CD3"/>
    <w:rsid w:val="00191FEA"/>
    <w:rsid w:val="002215C7"/>
    <w:rsid w:val="00225004"/>
    <w:rsid w:val="00252DA6"/>
    <w:rsid w:val="002971D1"/>
    <w:rsid w:val="002C2C2A"/>
    <w:rsid w:val="00364244"/>
    <w:rsid w:val="00383BD2"/>
    <w:rsid w:val="00505B30"/>
    <w:rsid w:val="005162C8"/>
    <w:rsid w:val="00573BB3"/>
    <w:rsid w:val="006727C9"/>
    <w:rsid w:val="006830F2"/>
    <w:rsid w:val="00717426"/>
    <w:rsid w:val="00767092"/>
    <w:rsid w:val="00774A15"/>
    <w:rsid w:val="00775C53"/>
    <w:rsid w:val="00790330"/>
    <w:rsid w:val="007E7E64"/>
    <w:rsid w:val="00823630"/>
    <w:rsid w:val="0087066E"/>
    <w:rsid w:val="008B56E3"/>
    <w:rsid w:val="008B5880"/>
    <w:rsid w:val="008D6567"/>
    <w:rsid w:val="0099533A"/>
    <w:rsid w:val="00A264CA"/>
    <w:rsid w:val="00A55AE4"/>
    <w:rsid w:val="00AF07FB"/>
    <w:rsid w:val="00B10D90"/>
    <w:rsid w:val="00B6686A"/>
    <w:rsid w:val="00BC767B"/>
    <w:rsid w:val="00BF198D"/>
    <w:rsid w:val="00C25CF3"/>
    <w:rsid w:val="00C95B29"/>
    <w:rsid w:val="00CC6157"/>
    <w:rsid w:val="00D10878"/>
    <w:rsid w:val="00D578BE"/>
    <w:rsid w:val="00D62E86"/>
    <w:rsid w:val="00D6418E"/>
    <w:rsid w:val="00D74694"/>
    <w:rsid w:val="00D931C1"/>
    <w:rsid w:val="00DA292C"/>
    <w:rsid w:val="00DF6834"/>
    <w:rsid w:val="00DF73F4"/>
    <w:rsid w:val="00E01182"/>
    <w:rsid w:val="00E22C7C"/>
    <w:rsid w:val="00E41CCF"/>
    <w:rsid w:val="00E84B03"/>
    <w:rsid w:val="00F419E0"/>
    <w:rsid w:val="00F65F60"/>
    <w:rsid w:val="00FF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B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410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41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104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B56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5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2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2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2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goo.gl/iq6Er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377</Words>
  <Characters>2154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KUVVET ve HAREKET</dc:title>
  <dc:subject/>
  <dc:creator>MUSTAFA</dc:creator>
  <cp:keywords/>
  <dc:description/>
  <cp:lastModifiedBy>fatih</cp:lastModifiedBy>
  <cp:revision>2</cp:revision>
  <dcterms:created xsi:type="dcterms:W3CDTF">2014-11-16T19:22:00Z</dcterms:created>
  <dcterms:modified xsi:type="dcterms:W3CDTF">2014-11-16T19:22:00Z</dcterms:modified>
</cp:coreProperties>
</file>